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C13DC3A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F50E57">
        <w:rPr>
          <w:rFonts w:cstheme="minorHAnsi"/>
          <w:b/>
          <w:szCs w:val="18"/>
        </w:rPr>
        <w:t xml:space="preserve"> 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0DA69FAD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4F4825" w:rsidRPr="00597364">
        <w:rPr>
          <w:rFonts w:cstheme="minorHAnsi"/>
          <w:noProof/>
          <w:szCs w:val="18"/>
          <w:lang w:eastAsia="pl-PL"/>
        </w:rPr>
        <w:t>POST/DYS/OW/GZ/01475/2026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4F4825" w:rsidRPr="005973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3D708517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4F4825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10C8BAAF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4F4825" w:rsidRPr="005973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lastRenderedPageBreak/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26C253BE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4F4825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4F4825" w:rsidRPr="005973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1CF508A2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4F4825" w:rsidRPr="005973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4F4825" w:rsidRPr="00597364">
        <w:rPr>
          <w:rFonts w:cstheme="minorHAnsi"/>
          <w:b/>
          <w:noProof/>
        </w:rPr>
        <w:t>POST/DYS/OW/GZ/01475/2026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55EEC3CD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F4825" w:rsidRPr="00597364">
        <w:rPr>
          <w:rFonts w:cstheme="minorHAnsi"/>
          <w:noProof/>
          <w:lang w:eastAsia="pl-PL"/>
        </w:rPr>
        <w:t>POST/DYS/OW/GZ/01475/2026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F4825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740C071E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F4825" w:rsidRPr="00597364">
        <w:rPr>
          <w:rFonts w:cstheme="minorHAnsi"/>
          <w:noProof/>
          <w:lang w:eastAsia="pl-PL"/>
        </w:rPr>
        <w:t>POST/DYS/OW/GZ/01475/2026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F4825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41A6C52D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4F4825" w:rsidRPr="00597364">
        <w:rPr>
          <w:rFonts w:cstheme="minorHAnsi"/>
          <w:noProof/>
          <w:lang w:eastAsia="pl-PL"/>
        </w:rPr>
        <w:t>POST/DYS/OW/GZ/01475/2026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4F4825" w:rsidRPr="005973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63F30D8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70900654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F4825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Jeziorna obszar nr R7: Gmina Lesznowola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2228106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F4825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POST/DYS/OW/GZ/01475/2026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41E6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4871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5B39"/>
    <w:rsid w:val="00366FFB"/>
    <w:rsid w:val="00371A75"/>
    <w:rsid w:val="00372CC0"/>
    <w:rsid w:val="00373993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2208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0666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4825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35CA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A585B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D6F3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91F12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15428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0E57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1475_zał nr 4, 6, 7, 8, 11 do SWZ.docx</dmsv2BaseFileName>
    <dmsv2BaseDisplayName xmlns="http://schemas.microsoft.com/sharepoint/v3">1475_zał nr 4, 6, 7, 8, 11 do SWZ</dmsv2BaseDisplayName>
    <dmsv2SWPP2ObjectNumber xmlns="http://schemas.microsoft.com/sharepoint/v3">POST/DYS/OW/GZ/01475/2026                         </dmsv2SWPP2ObjectNumber>
    <dmsv2SWPP2SumMD5 xmlns="http://schemas.microsoft.com/sharepoint/v3">97f0717db69550aa065d44384e136b80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714573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24999338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FJ3FSM7XJ42E-1649073643-21994</_dlc_DocId>
    <_dlc_DocIdUrl xmlns="a19cb1c7-c5c7-46d4-85ae-d83685407bba">
      <Url>https://swpp2.dms.gkpge.pl/sites/43/_layouts/15/DocIdRedir.aspx?ID=FJ3FSM7XJ42E-1649073643-21994</Url>
      <Description>FJ3FSM7XJ42E-1649073643-21994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73D3C96-0091-4EE5-8E18-5F932D1EDF17}"/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D1082-D7F0-41E6-A588-DAF38F1C8DB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17</Pages>
  <Words>5164</Words>
  <Characters>30985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2026-04-21T09:40:00Z</dcterms:created>
  <dcterms:modified xsi:type="dcterms:W3CDTF">2026-04-21T10:46:00Z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2026-04-21T10:46:23Z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7aac3d0d-89d8-4041-9fa8-0092036adfbc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f01e3b6c-baf1-4cf1-bc8f-cadc9d65b5d8</vt:lpwstr>
  </property>
</Properties>
</file>